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FE" w:rsidRDefault="00F02CFE" w:rsidP="00874E40">
      <w:pPr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 w:rsidRPr="00AF3038">
        <w:rPr>
          <w:rFonts w:ascii="Times New Roman" w:hAnsi="Times New Roman"/>
          <w:b/>
          <w:sz w:val="24"/>
          <w:szCs w:val="24"/>
          <w:lang w:eastAsia="pl-PL"/>
        </w:rPr>
        <w:t>XII</w:t>
      </w:r>
      <w:r>
        <w:rPr>
          <w:rFonts w:ascii="Times New Roman" w:hAnsi="Times New Roman"/>
          <w:b/>
          <w:sz w:val="24"/>
          <w:szCs w:val="24"/>
          <w:lang w:eastAsia="pl-PL"/>
        </w:rPr>
        <w:t>I</w:t>
      </w:r>
      <w:r w:rsidRPr="00AF3038">
        <w:rPr>
          <w:rFonts w:ascii="Times New Roman" w:hAnsi="Times New Roman"/>
          <w:b/>
          <w:sz w:val="24"/>
          <w:szCs w:val="24"/>
          <w:lang w:eastAsia="pl-PL"/>
        </w:rPr>
        <w:t xml:space="preserve"> POWIATOWY KONKURS NA NAJPIĘKNIEJSZĄ SZOPKĘ</w:t>
      </w:r>
      <w:r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pl-PL"/>
        </w:rPr>
        <w:br/>
        <w:t>I OZDOBĘ</w:t>
      </w:r>
      <w:r w:rsidRPr="00AF3038">
        <w:rPr>
          <w:rFonts w:ascii="Times New Roman" w:hAnsi="Times New Roman"/>
          <w:b/>
          <w:sz w:val="24"/>
          <w:szCs w:val="24"/>
          <w:lang w:eastAsia="pl-PL"/>
        </w:rPr>
        <w:t xml:space="preserve"> BOŻONARODZENIOWĄ</w:t>
      </w:r>
    </w:p>
    <w:p w:rsidR="00F02CFE" w:rsidRPr="00874E40" w:rsidRDefault="00F02CFE" w:rsidP="00874E40">
      <w:pPr>
        <w:jc w:val="center"/>
        <w:rPr>
          <w:b/>
          <w:sz w:val="32"/>
          <w:szCs w:val="32"/>
        </w:rPr>
      </w:pPr>
      <w:r w:rsidRPr="00AF3038">
        <w:rPr>
          <w:b/>
          <w:sz w:val="32"/>
          <w:szCs w:val="32"/>
        </w:rPr>
        <w:t>Protokół</w:t>
      </w:r>
    </w:p>
    <w:p w:rsidR="00F02CFE" w:rsidRPr="00AF3038" w:rsidRDefault="00F02CFE" w:rsidP="00AF3038">
      <w:pPr>
        <w:spacing w:after="0" w:line="240" w:lineRule="auto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874E40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 xml:space="preserve">Tegoroczny </w:t>
      </w:r>
      <w:r w:rsidRPr="00AF3038">
        <w:rPr>
          <w:rFonts w:ascii="Times New Roman" w:hAnsi="Times New Roman"/>
          <w:sz w:val="28"/>
          <w:szCs w:val="28"/>
          <w:lang w:eastAsia="pl-PL"/>
        </w:rPr>
        <w:t>Powiatowy Konkurs na Najpiękniejszą Szopkę i Ozdobę  Bożonarodzeniową</w:t>
      </w:r>
      <w:r>
        <w:rPr>
          <w:rFonts w:ascii="Times New Roman" w:hAnsi="Times New Roman"/>
          <w:sz w:val="28"/>
          <w:szCs w:val="28"/>
          <w:lang w:eastAsia="pl-PL"/>
        </w:rPr>
        <w:t xml:space="preserve"> był adresowany do uczniów szkół podstawowych oraz klas gimnazjalnych, którzy wykonali 30 szopek, a także pensjonariuszy Domów Pomocy Społecznej oraz uczestników Warsztatów Terapii Zajęciowej, którzy przygotowali 7 ozdób bożonarodzeniowych. </w:t>
      </w:r>
    </w:p>
    <w:p w:rsidR="00F02CFE" w:rsidRPr="00CF1AAB" w:rsidRDefault="00F02CFE" w:rsidP="00CF1A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Prace uczestników konkursu oceniała K</w:t>
      </w:r>
      <w:r w:rsidRPr="00CF1AAB">
        <w:rPr>
          <w:rFonts w:ascii="Times New Roman" w:hAnsi="Times New Roman"/>
          <w:sz w:val="28"/>
          <w:szCs w:val="28"/>
          <w:lang w:eastAsia="pl-PL"/>
        </w:rPr>
        <w:t>omisja w składzie:</w:t>
      </w:r>
    </w:p>
    <w:p w:rsidR="00F02CFE" w:rsidRPr="00CF1AAB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Pr="00CF1AAB" w:rsidRDefault="00F02CFE" w:rsidP="00CF1AAB">
      <w:pPr>
        <w:spacing w:after="0" w:line="240" w:lineRule="auto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- przewodniczący jury</w:t>
      </w:r>
      <w:r w:rsidRPr="00CF1AAB">
        <w:rPr>
          <w:rFonts w:ascii="Times New Roman" w:hAnsi="Times New Roman"/>
          <w:sz w:val="28"/>
          <w:szCs w:val="28"/>
          <w:lang w:eastAsia="pl-PL"/>
        </w:rPr>
        <w:t xml:space="preserve"> – pan Zbigniew Gąsiorowski – nauczyciel Liceum Plastycznego</w:t>
      </w:r>
    </w:p>
    <w:p w:rsidR="00F02CFE" w:rsidRPr="00CF1AAB" w:rsidRDefault="00F02CFE" w:rsidP="00CF1AAB">
      <w:pPr>
        <w:spacing w:after="0" w:line="240" w:lineRule="auto"/>
        <w:rPr>
          <w:rFonts w:ascii="Times New Roman" w:hAnsi="Times New Roman"/>
          <w:sz w:val="28"/>
          <w:szCs w:val="28"/>
          <w:lang w:eastAsia="pl-PL"/>
        </w:rPr>
      </w:pPr>
    </w:p>
    <w:p w:rsidR="00F02CFE" w:rsidRPr="00CF1AAB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- pani  Karolina Jonczy</w:t>
      </w:r>
      <w:r w:rsidRPr="00CF1AAB">
        <w:rPr>
          <w:rFonts w:ascii="Times New Roman" w:hAnsi="Times New Roman"/>
          <w:sz w:val="28"/>
          <w:szCs w:val="28"/>
          <w:lang w:eastAsia="pl-PL"/>
        </w:rPr>
        <w:t>k – przedstawiciel Starostwa</w:t>
      </w:r>
    </w:p>
    <w:p w:rsidR="00F02CFE" w:rsidRPr="00CF1AAB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Pr="00CF1AAB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 w:rsidRPr="00CF1AAB">
        <w:rPr>
          <w:rFonts w:ascii="Times New Roman" w:hAnsi="Times New Roman"/>
          <w:sz w:val="28"/>
          <w:szCs w:val="28"/>
          <w:lang w:eastAsia="pl-PL"/>
        </w:rPr>
        <w:t>- pan</w:t>
      </w:r>
      <w:r>
        <w:rPr>
          <w:rFonts w:ascii="Times New Roman" w:hAnsi="Times New Roman"/>
          <w:sz w:val="28"/>
          <w:szCs w:val="28"/>
          <w:lang w:eastAsia="pl-PL"/>
        </w:rPr>
        <w:t xml:space="preserve"> Władysław Piotrowski</w:t>
      </w:r>
      <w:r w:rsidRPr="00CF1AAB">
        <w:rPr>
          <w:rFonts w:ascii="Times New Roman" w:hAnsi="Times New Roman"/>
          <w:sz w:val="28"/>
          <w:szCs w:val="28"/>
          <w:lang w:eastAsia="pl-PL"/>
        </w:rPr>
        <w:t xml:space="preserve">  – przedstawiciel Urzędu Miasta</w:t>
      </w:r>
    </w:p>
    <w:p w:rsidR="00F02CFE" w:rsidRPr="00CF1AAB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Pr="00CF1AAB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 w:rsidRPr="00CF1AAB">
        <w:rPr>
          <w:rFonts w:ascii="Times New Roman" w:hAnsi="Times New Roman"/>
          <w:sz w:val="28"/>
          <w:szCs w:val="28"/>
          <w:lang w:eastAsia="pl-PL"/>
        </w:rPr>
        <w:t>- pan Dawid Antczak  – przedstawiciel Urzędu Gminy</w:t>
      </w:r>
    </w:p>
    <w:p w:rsidR="00F02CFE" w:rsidRPr="00CF1AAB" w:rsidRDefault="00F02CFE" w:rsidP="00CF1AA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Jury przyznało</w:t>
      </w:r>
      <w:r w:rsidRPr="00CF1AAB">
        <w:rPr>
          <w:rFonts w:ascii="Times New Roman" w:hAnsi="Times New Roman"/>
          <w:sz w:val="28"/>
          <w:szCs w:val="28"/>
          <w:lang w:eastAsia="pl-PL"/>
        </w:rPr>
        <w:t xml:space="preserve"> następujące nagrody: 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W kategorii na Najpiękniejszą Szopkę Bożonarodzeniową: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I miejsce: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Roksana Sowała /SP11/</w:t>
      </w:r>
    </w:p>
    <w:p w:rsidR="00F02CFE" w:rsidRDefault="00F02CFE" w:rsidP="004F07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Justyna Majchrowska /SP 12/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II miejsce: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Anna Zawadzka /SP 2/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Wiktoria Kubis /SP 4/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Martyna Kaźmierczak /SP 4/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III miejsce: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Miłosz Wierucki /SP 4/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Monika Lipka4 /SP 6/</w:t>
      </w:r>
    </w:p>
    <w:p w:rsidR="00F02CFE" w:rsidRDefault="00F02CFE" w:rsidP="000830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 xml:space="preserve">Uczniowie z Zespołu Szkół im. M. Grzegorzewskiej </w:t>
      </w:r>
    </w:p>
    <w:p w:rsidR="00F02CFE" w:rsidRDefault="00F02CFE" w:rsidP="0008303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eastAsia="pl-PL"/>
        </w:rPr>
        <w:t>Wyróżnienia: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Gabriela Kardecka / SP 4/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Szymon Gabrysiak /SP 4/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Iga Kubera /SP 4/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Wiktoria Semla /SP 11/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Oliwia Szewczyk /Zespół Szkół w Janiszewicach/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Gabriela Marcinkowska /SP 6/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Jakub Tomaszewski /SP 6/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Franciszek Rutowicz /SP 6/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Amelia Cichosz /SP 2/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Nagroda Starosty Powiatu Zduńskowolskiego: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Oliwier Gajzler /SP 4/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Nagroda Prezydenta Miasta Zduńska Wola: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Wiktoria Markiewicz /SP 6/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Nagroda Wójta Gminy Zduńska Wola: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Krystian Michalski /SP w Krobanowie/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W kategorii na Najpiękniejszą Ozdobę Bożonarodzeniową: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I miejsce – p. Krzysztof Fogel /DPS Przatówek/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II miejsce – Irena Witkowska /Warsztaty Terapii Zajęciowej/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III miejsce – p. Ewa Lewandowska /Warsztaty Terapii Zajęciowej/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 xml:space="preserve"> 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Wyróżnienia: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p. Mariusz Michalski /DPS Przatówek/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p. Adam Gołda /Zespół Szkół im. M. Grzegorzewskiej/</w:t>
      </w:r>
    </w:p>
    <w:p w:rsidR="00F02CFE" w:rsidRDefault="00F02CFE" w:rsidP="0015593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p. Barbara i Katarzyna Karolczak /DPS Zduńska Wola/</w:t>
      </w: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</w:p>
    <w:p w:rsidR="00F02CFE" w:rsidRDefault="00F02CFE" w:rsidP="00CF1A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pl-PL"/>
        </w:rPr>
      </w:pPr>
      <w:r>
        <w:rPr>
          <w:rFonts w:ascii="Times New Roman" w:hAnsi="Times New Roman"/>
          <w:sz w:val="28"/>
          <w:szCs w:val="28"/>
          <w:lang w:eastAsia="pl-PL"/>
        </w:rPr>
        <w:t>Zduńska Wola, 02.01.2019</w:t>
      </w:r>
    </w:p>
    <w:p w:rsidR="00F02CFE" w:rsidRDefault="00F02CFE"/>
    <w:sectPr w:rsidR="00F02CFE" w:rsidSect="00EE1A0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CFE" w:rsidRDefault="00F02CFE" w:rsidP="00A556A2">
      <w:pPr>
        <w:spacing w:after="0" w:line="240" w:lineRule="auto"/>
      </w:pPr>
      <w:r>
        <w:separator/>
      </w:r>
    </w:p>
  </w:endnote>
  <w:endnote w:type="continuationSeparator" w:id="0">
    <w:p w:rsidR="00F02CFE" w:rsidRDefault="00F02CFE" w:rsidP="00A55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CFE" w:rsidRDefault="00F02CFE">
    <w:pPr>
      <w:pStyle w:val="Footer"/>
      <w:jc w:val="center"/>
    </w:pPr>
    <w:fldSimple w:instr="PAGE   \* MERGEFORMAT">
      <w:r>
        <w:rPr>
          <w:noProof/>
        </w:rPr>
        <w:t>2</w:t>
      </w:r>
    </w:fldSimple>
  </w:p>
  <w:p w:rsidR="00F02CFE" w:rsidRDefault="00F02C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CFE" w:rsidRDefault="00F02CFE" w:rsidP="00A556A2">
      <w:pPr>
        <w:spacing w:after="0" w:line="240" w:lineRule="auto"/>
      </w:pPr>
      <w:r>
        <w:separator/>
      </w:r>
    </w:p>
  </w:footnote>
  <w:footnote w:type="continuationSeparator" w:id="0">
    <w:p w:rsidR="00F02CFE" w:rsidRDefault="00F02CFE" w:rsidP="00A556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166"/>
    <w:rsid w:val="00001120"/>
    <w:rsid w:val="000530B1"/>
    <w:rsid w:val="0006754B"/>
    <w:rsid w:val="0008303C"/>
    <w:rsid w:val="00155935"/>
    <w:rsid w:val="001B40AA"/>
    <w:rsid w:val="001D0F33"/>
    <w:rsid w:val="0020072C"/>
    <w:rsid w:val="0022278C"/>
    <w:rsid w:val="00310F71"/>
    <w:rsid w:val="00413E53"/>
    <w:rsid w:val="00434694"/>
    <w:rsid w:val="004A657A"/>
    <w:rsid w:val="004F0722"/>
    <w:rsid w:val="00545700"/>
    <w:rsid w:val="00556A7C"/>
    <w:rsid w:val="00686212"/>
    <w:rsid w:val="00690166"/>
    <w:rsid w:val="006D3B29"/>
    <w:rsid w:val="006F19A9"/>
    <w:rsid w:val="007018AD"/>
    <w:rsid w:val="00790F56"/>
    <w:rsid w:val="00795F27"/>
    <w:rsid w:val="007A1DAA"/>
    <w:rsid w:val="00874E40"/>
    <w:rsid w:val="00941BD8"/>
    <w:rsid w:val="00957AE5"/>
    <w:rsid w:val="009D56A7"/>
    <w:rsid w:val="00A556A2"/>
    <w:rsid w:val="00A76262"/>
    <w:rsid w:val="00AF3038"/>
    <w:rsid w:val="00B41C50"/>
    <w:rsid w:val="00B97DB5"/>
    <w:rsid w:val="00BD5D14"/>
    <w:rsid w:val="00CE1122"/>
    <w:rsid w:val="00CE48C2"/>
    <w:rsid w:val="00CF1AAB"/>
    <w:rsid w:val="00D21ACA"/>
    <w:rsid w:val="00EB6E2A"/>
    <w:rsid w:val="00EE1A05"/>
    <w:rsid w:val="00F02CFE"/>
    <w:rsid w:val="00F87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A0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55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556A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55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556A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277</Words>
  <Characters>1667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XIII POWIATOWY KONKURS NA NAJPIĘKNIEJSZĄ SZOPKĘ </dc:title>
  <dc:subject/>
  <dc:creator>Ewa</dc:creator>
  <cp:keywords/>
  <dc:description/>
  <cp:lastModifiedBy>Gimnazjum</cp:lastModifiedBy>
  <cp:revision>3</cp:revision>
  <cp:lastPrinted>2019-01-03T08:57:00Z</cp:lastPrinted>
  <dcterms:created xsi:type="dcterms:W3CDTF">2019-01-03T08:57:00Z</dcterms:created>
  <dcterms:modified xsi:type="dcterms:W3CDTF">2019-01-04T07:39:00Z</dcterms:modified>
</cp:coreProperties>
</file>